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0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69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91" w:right="15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-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8" w:right="19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871,35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64" w:right="141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1631480,656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64" w:right="14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5032294,083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79" w:right="15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1631480,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5032294,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871,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35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36" w:right="16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22/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17" w:right="191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817" w:right="191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‐07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9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Nessun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rilev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2021-02-15T12:20:35Z</dcterms:created>
  <dcterms:modified xsi:type="dcterms:W3CDTF">2021-02-15T12:20:35Z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